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A71422">
        <w:rPr>
          <w:rFonts w:ascii="Times New Roman" w:hAnsi="Times New Roman"/>
          <w:b/>
          <w:kern w:val="36"/>
          <w:sz w:val="24"/>
          <w:szCs w:val="24"/>
          <w:lang w:eastAsia="en-US"/>
        </w:rPr>
        <w:t>4</w:t>
      </w:r>
      <w:r w:rsidR="00B76D43">
        <w:rPr>
          <w:rFonts w:ascii="Times New Roman" w:hAnsi="Times New Roman"/>
          <w:b/>
          <w:kern w:val="36"/>
          <w:sz w:val="24"/>
          <w:szCs w:val="24"/>
          <w:lang w:eastAsia="en-US"/>
        </w:rPr>
        <w:t>5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2E66BA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-заочно</w:t>
      </w:r>
      <w:r w:rsidR="007A7ACD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0E7072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</w:t>
            </w:r>
            <w:r w:rsidR="00B76D43">
              <w:rPr>
                <w:rFonts w:ascii="Times New Roman" w:eastAsia="Times New Roman" w:hAnsi="Times New Roman"/>
                <w:b/>
                <w:snapToGrid w:val="0"/>
                <w:sz w:val="22"/>
                <w:lang w:val="en-US"/>
              </w:rPr>
              <w:t>8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A71422">
              <w:rPr>
                <w:rFonts w:ascii="Times New Roman" w:eastAsia="Times New Roman" w:hAnsi="Times New Roman"/>
                <w:b/>
                <w:snapToGrid w:val="0"/>
                <w:sz w:val="22"/>
              </w:rPr>
              <w:t>07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B76D43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08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A71422">
              <w:rPr>
                <w:rFonts w:ascii="Times New Roman" w:eastAsia="Times New Roman" w:hAnsi="Times New Roman"/>
                <w:b/>
                <w:snapToGrid w:val="0"/>
                <w:sz w:val="22"/>
              </w:rPr>
              <w:t>07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517AB0" w:rsidRDefault="00517AB0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C42A18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415761" w:rsidRPr="00415761" w:rsidRDefault="00415761" w:rsidP="00C42A18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17AB0"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lastRenderedPageBreak/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B76D43">
        <w:rPr>
          <w:rFonts w:ascii="Times New Roman" w:hAnsi="Times New Roman"/>
          <w:i/>
          <w:sz w:val="22"/>
          <w:szCs w:val="24"/>
          <w:lang w:eastAsia="en-US"/>
        </w:rPr>
        <w:t>45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B76D43">
        <w:rPr>
          <w:rFonts w:ascii="Times New Roman" w:hAnsi="Times New Roman"/>
          <w:i/>
          <w:sz w:val="22"/>
          <w:szCs w:val="24"/>
          <w:lang w:eastAsia="en-US"/>
        </w:rPr>
        <w:t>08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A71422">
        <w:rPr>
          <w:rFonts w:ascii="Times New Roman" w:hAnsi="Times New Roman"/>
          <w:i/>
          <w:sz w:val="22"/>
          <w:szCs w:val="24"/>
          <w:lang w:eastAsia="en-US"/>
        </w:rPr>
        <w:t>июл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9" w:type="dxa"/>
        <w:jc w:val="center"/>
        <w:tblLook w:val="04A0" w:firstRow="1" w:lastRow="0" w:firstColumn="1" w:lastColumn="0" w:noHBand="0" w:noVBand="1"/>
      </w:tblPr>
      <w:tblGrid>
        <w:gridCol w:w="2279"/>
        <w:gridCol w:w="7950"/>
      </w:tblGrid>
      <w:tr w:rsidR="00C673C6" w:rsidRPr="00043E27" w:rsidTr="00B76D43">
        <w:trPr>
          <w:trHeight w:val="545"/>
          <w:jc w:val="center"/>
        </w:trPr>
        <w:tc>
          <w:tcPr>
            <w:tcW w:w="2279" w:type="dxa"/>
            <w:vAlign w:val="center"/>
          </w:tcPr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>Номер закупки</w:t>
            </w:r>
          </w:p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 xml:space="preserve">(ID номер ЗНТ из </w:t>
            </w:r>
            <w:r w:rsidR="00FB5906" w:rsidRPr="00BD41E0">
              <w:rPr>
                <w:rFonts w:ascii="Times New Roman" w:hAnsi="Times New Roman"/>
                <w:sz w:val="20"/>
              </w:rPr>
              <w:t>SAP</w:t>
            </w:r>
            <w:r w:rsidRPr="00BD41E0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950" w:type="dxa"/>
            <w:vAlign w:val="center"/>
          </w:tcPr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>Наименование лота</w:t>
            </w:r>
          </w:p>
        </w:tc>
      </w:tr>
      <w:tr w:rsidR="00B76D43" w:rsidRPr="00043E27" w:rsidTr="00FD6E3F">
        <w:trPr>
          <w:trHeight w:val="849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081-0025112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по титулу: Реконструкция ТП-6/0,4 кВ № 890 с заменой МТП-6/0,4 кВ с трансформатором 100кВА на КТП-6/0,4кВ с трансформатором 250кВА, ПС 35/10/6 кВ № 467 "Растовцы", в т.ч. ПИР, МО, Талдомский р-н, г.о. Гуслевский, д. Аймусово</w:t>
            </w:r>
          </w:p>
        </w:tc>
      </w:tr>
      <w:tr w:rsidR="00B76D43" w:rsidRPr="00043E27" w:rsidTr="00B76D43">
        <w:trPr>
          <w:trHeight w:val="548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081-0025189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(доп.объем) по титулу: Модернизация БКТП-10 кВ № 878 с установкой ячейки вакуумным выключателемПС-110/10 кВ № 220 "Ельдигино", КРУН-10 кВ,в т.ч. ПИР, МО,Пушкинский р-н(1 шт.(РУ))</w:t>
            </w:r>
          </w:p>
        </w:tc>
      </w:tr>
      <w:tr w:rsidR="00B76D43" w:rsidRPr="00043E27" w:rsidTr="00B76D43">
        <w:trPr>
          <w:trHeight w:val="773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081-0026590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КТП 6/0,4 кВ №957 (замена ТП с трансформатором 250 кВА на КТП с трансформатором 400 кВА), ПС №461 "Запрудня", в т.ч. ПИР, МО, Талдомский р-н, п.Запрудня, ул. Советская</w:t>
            </w:r>
          </w:p>
        </w:tc>
      </w:tr>
      <w:tr w:rsidR="00B76D43" w:rsidRPr="00043E27" w:rsidTr="00FD6E3F">
        <w:trPr>
          <w:trHeight w:val="392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081-0026690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ПИР,СМР,ПНР,оборудование по Дмитровскому району по приказу № 1626 от 13.05.2026 г. (2 объекта)</w:t>
            </w:r>
          </w:p>
        </w:tc>
      </w:tr>
      <w:tr w:rsidR="00B76D43" w:rsidRPr="00043E27" w:rsidTr="00B76D43">
        <w:trPr>
          <w:trHeight w:val="768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081-0026732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МТП-6/0,4кВ №1829, ПС №144 "Першутино", в т.ч. ПИР, МО, Клинский р-н</w:t>
            </w:r>
          </w:p>
        </w:tc>
      </w:tr>
      <w:tr w:rsidR="00B76D43" w:rsidRPr="00043E27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081-0026738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ПИР,СМР,ПНР полным иждивением Подрядчика по Химкинскому району по приказу 1430 от 24.04.2026 г. (2 объекта)</w:t>
            </w:r>
          </w:p>
        </w:tc>
      </w:tr>
      <w:tr w:rsidR="00B76D43" w:rsidRPr="00043E27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081-0026757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Солнечногорскому району по приказу № 1431 от 24.04.2026 г. (2 объекта )</w:t>
            </w:r>
          </w:p>
        </w:tc>
      </w:tr>
      <w:tr w:rsidR="00B76D43" w:rsidRPr="00043E27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081-0026787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МТП-6/0,4кВ, ВЛЗ-6кВ от ВЛЗ-6кВ ф. 8 ПС №229 "Темпы", КЛ-0,4 кВ, РЛР, ВРЩ-0,4 кВ, в т.ч. ПИР, МО, Талдомский р-н</w:t>
            </w:r>
          </w:p>
        </w:tc>
      </w:tr>
      <w:tr w:rsidR="00B76D43" w:rsidRPr="00043E27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081-0026791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ТП-6/0,4кВ, ВЛЗ-6 кВ от ВЛЗ-6 кВ фид.ТП-310-ТП-200 ПС №353 "Высоково", ВЛИ-0,38 кВ, РЛР, ВРЩ-0,4 кВ, в т.ч. ПИР, МО, Клинский р-н, д. Горки</w:t>
            </w:r>
          </w:p>
        </w:tc>
      </w:tr>
      <w:tr w:rsidR="00B76D43" w:rsidRPr="00043E27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081-0026834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Химкинскому району по приказу № 1541 от 28.04.2026 г. (2 объекта )</w:t>
            </w:r>
          </w:p>
        </w:tc>
      </w:tr>
      <w:tr w:rsidR="00B76D43" w:rsidRPr="00043E27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081-0026842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СМР, ПНР, оборудование по титулу: Реконструкция КЛ-6 кВ от ячейки 6 кВ ПС-110/35/10/6 кВ № 555 "Игнатово" ф. 43 до оп. № 1 ф. 43 ВЛЗ-6кВ, в т.ч. ПИР, МО, Дмитровский р-н, д. Ивашево, ул. Слободская</w:t>
            </w:r>
          </w:p>
        </w:tc>
      </w:tr>
      <w:tr w:rsidR="00B76D43" w:rsidRPr="00043E27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081-0026871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Солнечногорскому району по приказу № 1543 от 24.04.2026 г. (2 объекта )</w:t>
            </w:r>
          </w:p>
        </w:tc>
      </w:tr>
      <w:tr w:rsidR="00B76D43" w:rsidRPr="00043E27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081-0026877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Мытищинскому району по приказу № 1543 от 24.04.2026 г. (2 объекта )</w:t>
            </w:r>
          </w:p>
        </w:tc>
      </w:tr>
      <w:tr w:rsidR="00B76D43" w:rsidRPr="00043E27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081-0026919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СТП-10/0,4кВ № 143 (замена  СТП-10/0,4 кВ и трансформатор на МТП-400/10/0,4 кВ с трансформатор 250 кВА), ВРЩ-0,4 кВ, в т.ч. ПИР, МО, г. Королёв, мкр. Болшево, ул. Гайдара, д. 1А</w:t>
            </w:r>
          </w:p>
        </w:tc>
      </w:tr>
      <w:tr w:rsidR="00B76D43" w:rsidRPr="00043E27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081-0026933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ТП-10/0,4кВ №478, ПС №420 "Долгопрудная", в т.ч. ПИР, МО, Мытищинский р-н, д. Юдино</w:t>
            </w:r>
          </w:p>
        </w:tc>
      </w:tr>
      <w:tr w:rsidR="00B76D43" w:rsidRPr="000E7072" w:rsidTr="00FD6E3F">
        <w:trPr>
          <w:trHeight w:val="849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081-0026962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ПНР, оборудование по титулу: Строительство КЛ-0,4 кВ от ТП-10/0,4 кВ №2046, ПС Дмитров (аб), ВРЩ-0,4 кВ, в т.ч. ПИР, МО, Дмитровский р-н, д. Митькино</w:t>
            </w:r>
          </w:p>
        </w:tc>
      </w:tr>
      <w:tr w:rsidR="00B76D43" w:rsidRPr="000E7072" w:rsidTr="00B76D43">
        <w:trPr>
          <w:trHeight w:val="548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081-0026977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 по титулу: Строительство РП-10 кВ № 1,2 с установкой 10 ячеек, 4КЛ-10 кВ от яч. ПС-110 кВ "Наукоград" до 1 и 2 сек. РУ-10 кВ сооруж. РП-10 кВ № 1, 4КЛ-</w:t>
            </w:r>
            <w:r w:rsidRPr="00B76D43">
              <w:rPr>
                <w:rFonts w:ascii="Times New Roman" w:hAnsi="Times New Roman"/>
                <w:color w:val="000000"/>
                <w:sz w:val="20"/>
              </w:rPr>
              <w:lastRenderedPageBreak/>
              <w:t>10 кВ от яч. ПС-110 кВ "Наукоград" до 1 и 2 сек. РУ-10 кВ сооруж. РП-10 кВ № 2, в т.ч. ПИР, МО, Талдомский р-н, г. Дубна, к.н: 50:40:0020702</w:t>
            </w:r>
          </w:p>
        </w:tc>
      </w:tr>
      <w:tr w:rsidR="00B76D43" w:rsidRPr="000E7072" w:rsidTr="00B76D43">
        <w:trPr>
          <w:trHeight w:val="773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lastRenderedPageBreak/>
              <w:t>081-0027003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ТП-6/0,4кВ, ВЛЗ-6 кВ от сооруж. РЛР на оп. 27 ВЛЗ-6 кВ ф. 4 ПС №77 "Талицы", КЛ-0,4 кВ, РЛР, ВРЩ-0,4 кВв т.ч. ПИР , МО, Пушкинский р-н, рп. Софрино, ул. Патриарха Пимена</w:t>
            </w:r>
          </w:p>
        </w:tc>
      </w:tr>
      <w:tr w:rsidR="00B76D43" w:rsidRPr="000E7072" w:rsidTr="00B76D43">
        <w:trPr>
          <w:trHeight w:val="392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081-0027157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 10/0,4кВ №1154 (замена трансформатора 160кВА на трансформатор 250кВА), ПС №247 "Малеевка", ВЛИ-0,38 кВ, ВРЩ-0,4 кВ, в т.ч. ПИР, МО, Клинский р-н, д. Никольское, под Никольской церковью</w:t>
            </w:r>
          </w:p>
        </w:tc>
      </w:tr>
      <w:tr w:rsidR="00B76D43" w:rsidRPr="000E7072" w:rsidTr="00FD6E3F">
        <w:trPr>
          <w:trHeight w:val="768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081-0027243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Солнечногорскому району по приказу № 2177 от 15.06.2026 г. (2 объекта )</w:t>
            </w:r>
          </w:p>
        </w:tc>
      </w:tr>
      <w:tr w:rsidR="00B76D43" w:rsidRPr="000E7072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081-0027250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МТП-10/0,4кВ № 3285 (замена трансформатора 25 кВА на трансформатор 100 кВА, замена тр-ров тока), ПС №220 "Ельдигино", КЛ-0,4 кВ, в т.ч. ПИР, МО, Пушкинский р-н, Тишковское участковое лесничество Дмитровского лесничества, квартал 42 (выдел 2,3,5,6), квартал 46 (выдел 2,3)</w:t>
            </w:r>
          </w:p>
        </w:tc>
      </w:tr>
      <w:tr w:rsidR="00B76D43" w:rsidRPr="000E7072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081-0027144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ТП-10/0,4кВ № 4240 (замена на ТП с трансформатором 250 кВА на ТП с трансформатором 400 кВА), ПС №264 "Мцыри", в т.ч. ПИР, МО, Химкинский р-н, вблизи завода "Ксенон"</w:t>
            </w:r>
          </w:p>
        </w:tc>
      </w:tr>
      <w:tr w:rsidR="00B76D43" w:rsidRPr="000E7072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081-0027145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ТП-10/0,4кВ № 2386 до оп. № 11, ПС №140 "Радищево", в т.ч. ПИР, МО, Солнечногорский р-н, г. Солнечногорск, Елизаветинская ул, д.64</w:t>
            </w:r>
          </w:p>
        </w:tc>
      </w:tr>
      <w:tr w:rsidR="00B76D43" w:rsidRPr="000E7072" w:rsidTr="00B76D43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081-0027146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ТП-10/0,4 кВ, КЛ-10 кВ от ТП-1/0,4 кВ (сооруж. по дог. №С8-26-302-245872(109699) от 12.03.2026), ПС №71 "Поварово", в т.ч. ПИР, МО, Солнечногорский р-н, д. Хоругвино</w:t>
            </w:r>
          </w:p>
        </w:tc>
      </w:tr>
      <w:tr w:rsidR="00B76D43" w:rsidRPr="000E7072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081-0027147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ТП-10/0,4кВ №1897, ПС №71 "Поварово", в т.ч. ПИР, МО, Солнечногорский р-н, д. Хоругвино</w:t>
            </w:r>
          </w:p>
        </w:tc>
      </w:tr>
      <w:tr w:rsidR="00B76D43" w:rsidRPr="000E7072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081-0027148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ТП-10/0,4кВ № 2425 (замена ТП и трансформатора 250 кВА на ТП с трансформатором 400 кВА, установка фид. места), ПС №329 "Осиновка", ВЛИ-0,38 кВ, ВРЩ-0,4 кВ, в т.ч. ПИР, МО, Солнечногорский р-н, д. Соколово, уч. 1000</w:t>
            </w:r>
          </w:p>
        </w:tc>
      </w:tr>
      <w:tr w:rsidR="00B76D43" w:rsidRPr="000E7072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081-0027187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ТП-6/0,4 кВ №574, ПС №237 "Гудово", в т.ч. ПИР, МО, Пушкинский р-он, д. Введенское, ул. Центральная, уч. 78а</w:t>
            </w:r>
          </w:p>
        </w:tc>
      </w:tr>
      <w:tr w:rsidR="00B76D43" w:rsidRPr="000E7072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081-0027188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КЛ-0,4 кВ от ТП-20/0,4кВ № 13504, ПС №860 Ильинская, ВРЩ-0,4 кВ, в т.ч. ПИР, МО, Красногорский р-н, вблизи д. Глухово</w:t>
            </w:r>
          </w:p>
        </w:tc>
      </w:tr>
      <w:tr w:rsidR="00B76D43" w:rsidRPr="000E7072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081-0027189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 титулу: Строительство ВЛИ-0,38 кВ от ВЛИ-0,38 кВ от ТП-6/0,4кВ № 736, ПС №95 "Базарово", в т.ч. ПИР, МО, Дмитровский р-н, д. Кузяево</w:t>
            </w:r>
          </w:p>
        </w:tc>
      </w:tr>
      <w:tr w:rsidR="00B76D43" w:rsidRPr="000E7072" w:rsidTr="00FD6E3F">
        <w:trPr>
          <w:trHeight w:val="836"/>
          <w:jc w:val="center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081-0027190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ПНР, оборудование по титулу: Реконструкция ТП-6/0,4кВ №488 (замена трансформатора 100 кВА на трансформатор 250 кВА), ВЛИ-0,38 кВ, ПС №148 "Вязовка", в т.ч. ПИР, МО, Дмитровский р-он, с.п. Синьковское, д. Эскино, д. 30</w:t>
            </w:r>
          </w:p>
        </w:tc>
      </w:tr>
      <w:tr w:rsidR="00B76D43" w:rsidRPr="000E7072" w:rsidTr="00B76D43">
        <w:tblPrEx>
          <w:jc w:val="left"/>
        </w:tblPrEx>
        <w:trPr>
          <w:trHeight w:val="849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081-0027246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ПИР,СМР,ПНР,оборудование по Дмитровскому району по приказу № 2177 от 15.06.2026 г. (2 объекта)</w:t>
            </w:r>
          </w:p>
        </w:tc>
      </w:tr>
      <w:tr w:rsidR="00B76D43" w:rsidRPr="000E7072" w:rsidTr="00FD6E3F">
        <w:tblPrEx>
          <w:jc w:val="left"/>
        </w:tblPrEx>
        <w:trPr>
          <w:trHeight w:val="548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081-0027247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ТП-10/0,4 кВ №4133 (замена АВ, трансформаторов тока), ПС №264 "Мцыри", в т.ч. ПИР, МО, Солнечногорский р-он, д. Горетовка, кв. Дачный, д. 33</w:t>
            </w:r>
          </w:p>
        </w:tc>
      </w:tr>
      <w:tr w:rsidR="00B76D43" w:rsidRPr="000E7072" w:rsidTr="00FD6E3F">
        <w:tblPrEx>
          <w:jc w:val="left"/>
        </w:tblPrEx>
        <w:trPr>
          <w:trHeight w:val="773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081-0027248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 титулу: Строительство ВЛИ-0,38 кВ от ВЛИ-0,38 кВ от ТП-6/0,4 кВ №4236, ПС №555 "Игнатово", в т.ч. ПИР, МО, Дмитровский р-н, с.о. Внуковский, д.Прудцы, с/т "Альбатрос", уч. №67</w:t>
            </w:r>
          </w:p>
        </w:tc>
      </w:tr>
      <w:tr w:rsidR="00B76D43" w:rsidRPr="000E7072" w:rsidTr="00FD6E3F">
        <w:tblPrEx>
          <w:jc w:val="left"/>
        </w:tblPrEx>
        <w:trPr>
          <w:trHeight w:val="392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081-0027249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СТП-6/0,4кВ № 4125 (замена ТП и трансформатора 160 кВА на ТП-6/0,4кВ и трансформатор 250 кВА), 387 "Подрезково", ВЛИ-0,38 кВ, ВРЩ-0,4 кВ, в т.ч. ПИР, МО, Солнечногорский р-н, с.о. Искровский, д. Черная Грязь, уч. 41</w:t>
            </w:r>
          </w:p>
        </w:tc>
      </w:tr>
      <w:tr w:rsidR="00B76D43" w:rsidRPr="000E7072" w:rsidTr="00FD6E3F">
        <w:tblPrEx>
          <w:jc w:val="left"/>
        </w:tblPrEx>
        <w:trPr>
          <w:trHeight w:val="768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lastRenderedPageBreak/>
              <w:t>081-0027289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ТП-6/0,4кВ № 3318, ПС №765 "Сенеж", в т.ч. ПИР, МО, Солнечногорский р-он, км 4.955 а/д Пятницкое шоссе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081-0027290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ВЛЗ-10 кВ от ВЛЗ-10 кВ лин.1087 ПС № 540 "Ярцево", РЛР, в т.ч. ПИР, МО, Сергиево-Посадский р-н, автодорога А-108 МБК км 92+731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081-0027312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 по титулу: Строительство ТП-10/0,4 кВ с установкой трансформатора 630 кВА, 2КЛ-10 кВ от врезки в КЛ-10 кВ ф. ТП-3043 – ТП-4132 до сооруж. ТП-10/0,4 кВ ПС-110/10 кВ № 829 "Время", 4КЛ-0,4 кВ, 4ВРЩ-0,4 кВ, в т.ч. ПИР, МО, Солнечногорский р-н, д. Елино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081-0027314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ПНР, оборудование по титулу: Строительство ВЛИ-0,38 кВ от ВЛИ-0,38кВ от ТП-6/0,4кВ № 2643, ПС "Яхрома", ВРЩ-0,4 кВ, в т.ч. ПИР, МО, Дмитровский р-н, г. Дмитров, ул. Веретенникова</w:t>
            </w:r>
          </w:p>
        </w:tc>
      </w:tr>
      <w:tr w:rsidR="00B76D43" w:rsidRPr="000E7072" w:rsidTr="00B76D43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081-0027321</w:t>
            </w:r>
          </w:p>
        </w:tc>
        <w:tc>
          <w:tcPr>
            <w:tcW w:w="7950" w:type="dxa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ПИР,СМР,ПНР,оборудование по Дмитровскому району по приказу № 2272 от 22.06.2026 г. (2 объекта)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081-0027322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 титулу: Реконструкция ВЛИ-0,38 кВ от ВЛИ-0,38 кВ от ТП-6/0,4кВ № 301, ПС №669 "Рогачево", в т.ч. ПИР, МО, Дмитровский р-он, с. о. Покровский, д. Нечаево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081-0027323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КТП-10/0,4кВ №2482 до оп.№4, ПС №329 "Осиновка", в т.ч. ПИР, МО, Солнечногорский р-он, д. Кривцово, ул. Верхняя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081-0027324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КВЛ-0,4 кВ от БКТП 10/0,4 кВ №10, ПС №220 "Ельдигино", ВРЩ-0,4 кВ, в т.ч.ПИР, МО, Пушкинский р-он, Спецлесхоз Учинский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081-0027325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МТП-10/0,4кВ, ВЛЗ-10 кВ от ВЛЗ-10 кВ ф. РП59/220-ТП220/59+ТП228 ПС №587 "Решетниково", КЛ-0,4 кВ, РЛР, ВРЩ-0,4 кВ, в т.ч. ПИР, МО, Клинский р-он, д.Владыкино, СНТ "Метролог"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081-0027327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ТП-6/0,4кВ №1510, ПС №145 "Нахабино", в т.ч. ПИР, МО, Красногорский р-он, д. Желябино, ул.Полевая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081-0027328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ТП-10/0,4кВ №1737, ПС №329 "Осиновка", ВРЩ-0,4 кВ, в т.ч. ПИР, МО, Солнечногорский рн, с.п. Соколовское, д. Бережки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081-0027341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ПНР, оборудование по титулу: Реконструкция ТП-6/0,4кВ №402 (замена ТП и трансформатора на ТП с трансформатором 400 кВА), ПС "Яхрома", ВЛИ-0,38 кВ, ВРЩ-0,4 кВ, в т.ч. ПИР, МО, Дмитровский р-н, с/п Габовское, д.Левково</w:t>
            </w:r>
          </w:p>
        </w:tc>
      </w:tr>
      <w:tr w:rsidR="00B76D43" w:rsidRPr="000E7072" w:rsidTr="00FD6E3F">
        <w:tblPrEx>
          <w:jc w:val="left"/>
        </w:tblPrEx>
        <w:trPr>
          <w:trHeight w:val="836"/>
        </w:trPr>
        <w:tc>
          <w:tcPr>
            <w:tcW w:w="2279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081-0027343</w:t>
            </w:r>
          </w:p>
        </w:tc>
        <w:tc>
          <w:tcPr>
            <w:tcW w:w="7950" w:type="dxa"/>
            <w:vAlign w:val="center"/>
          </w:tcPr>
          <w:p w:rsidR="00B76D43" w:rsidRPr="00B76D43" w:rsidRDefault="00B76D43" w:rsidP="00B76D43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76D43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МТП-6/0,4кВ № 2109 (замена трансформатора 160кВА на трансформатор 250 кВА), ПС №96 "Катуар", в т.ч. ПИР, МО, Мытищинский р-он, д. Сухарево</w:t>
            </w:r>
          </w:p>
        </w:tc>
      </w:tr>
    </w:tbl>
    <w:p w:rsidR="00395376" w:rsidRDefault="00395376" w:rsidP="009546A6">
      <w:pPr>
        <w:ind w:left="142"/>
        <w:rPr>
          <w:rFonts w:ascii="Times New Roman" w:hAnsi="Times New Roman"/>
          <w:i/>
          <w:sz w:val="22"/>
          <w:szCs w:val="24"/>
          <w:lang w:eastAsia="en-US"/>
        </w:rPr>
      </w:pPr>
    </w:p>
    <w:p w:rsidR="00F836DE" w:rsidRDefault="00F836DE" w:rsidP="00DB206A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FC6DD7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D41E0" w:rsidRDefault="00BD41E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B76D43">
        <w:rPr>
          <w:rFonts w:ascii="Times New Roman" w:hAnsi="Times New Roman"/>
          <w:i/>
          <w:sz w:val="22"/>
          <w:szCs w:val="24"/>
          <w:lang w:eastAsia="en-US"/>
        </w:rPr>
        <w:t>45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B76D43">
        <w:rPr>
          <w:rFonts w:ascii="Times New Roman" w:hAnsi="Times New Roman"/>
          <w:i/>
          <w:sz w:val="22"/>
          <w:szCs w:val="24"/>
          <w:lang w:eastAsia="en-US"/>
        </w:rPr>
        <w:t>08</w:t>
      </w:r>
      <w:bookmarkStart w:id="0" w:name="_GoBack"/>
      <w:bookmarkEnd w:id="0"/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A71422">
        <w:rPr>
          <w:rFonts w:ascii="Times New Roman" w:hAnsi="Times New Roman"/>
          <w:i/>
          <w:sz w:val="22"/>
          <w:szCs w:val="24"/>
          <w:lang w:eastAsia="en-US"/>
        </w:rPr>
        <w:t>июл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17AB0" w:rsidRPr="0006116C" w:rsidTr="00E64CE0">
        <w:trPr>
          <w:jc w:val="center"/>
        </w:trPr>
        <w:tc>
          <w:tcPr>
            <w:tcW w:w="2401" w:type="dxa"/>
            <w:vAlign w:val="center"/>
          </w:tcPr>
          <w:p w:rsidR="00517AB0" w:rsidRPr="000C70C2" w:rsidRDefault="00517AB0" w:rsidP="00517AB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517AB0" w:rsidRPr="000C70C2" w:rsidRDefault="00517AB0" w:rsidP="00517AB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517AB0" w:rsidRPr="000C70C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17AB0" w:rsidRPr="00C42A1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887" w:rsidRDefault="00A12887" w:rsidP="00D84470">
      <w:r>
        <w:separator/>
      </w:r>
    </w:p>
  </w:endnote>
  <w:endnote w:type="continuationSeparator" w:id="0">
    <w:p w:rsidR="00A12887" w:rsidRDefault="00A12887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887" w:rsidRDefault="00A12887" w:rsidP="00D84470">
      <w:r>
        <w:separator/>
      </w:r>
    </w:p>
  </w:footnote>
  <w:footnote w:type="continuationSeparator" w:id="0">
    <w:p w:rsidR="00A12887" w:rsidRDefault="00A12887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6C68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72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A9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4F9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6BA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00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2FA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3797D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BD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6D3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C7CAE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47F3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A75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887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422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5C5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6D4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1E0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38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65E7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6F8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3B9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DD7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5F83AE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F01E4-A618-4CA5-BAD7-B11CBBD85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149</TotalTime>
  <Pages>1</Pages>
  <Words>2197</Words>
  <Characters>12528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14696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58</cp:revision>
  <cp:lastPrinted>2026-07-07T13:03:00Z</cp:lastPrinted>
  <dcterms:created xsi:type="dcterms:W3CDTF">2025-12-05T06:23:00Z</dcterms:created>
  <dcterms:modified xsi:type="dcterms:W3CDTF">2026-07-07T13:03:00Z</dcterms:modified>
</cp:coreProperties>
</file>